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122" w:rsidRDefault="002C0122" w:rsidP="00C52EE2">
      <w:pPr>
        <w:rPr>
          <w:b/>
          <w:bCs/>
        </w:rPr>
      </w:pPr>
      <w:r>
        <w:t xml:space="preserve">                                                       </w:t>
      </w:r>
      <w:r>
        <w:rPr>
          <w:b/>
          <w:bCs/>
        </w:rPr>
        <w:t>Итоговая ведомость</w:t>
      </w:r>
    </w:p>
    <w:p w:rsidR="002C0122" w:rsidRDefault="002C0122" w:rsidP="00C52EE2">
      <w:r>
        <w:t xml:space="preserve">                   муниципального этапа Всероссийской олимпиады школьников</w:t>
      </w:r>
    </w:p>
    <w:p w:rsidR="002C0122" w:rsidRDefault="002C0122" w:rsidP="00C52EE2">
      <w:pPr>
        <w:rPr>
          <w:b/>
          <w:bCs/>
        </w:rPr>
      </w:pPr>
      <w:r>
        <w:t xml:space="preserve">                   </w:t>
      </w:r>
      <w:r>
        <w:rPr>
          <w:b/>
          <w:bCs/>
        </w:rPr>
        <w:t>по  информатике и ИКТ  в   8 классе  в  2013-2014 учебном году</w:t>
      </w:r>
    </w:p>
    <w:p w:rsidR="002C0122" w:rsidRDefault="002C0122" w:rsidP="00C52EE2">
      <w:pPr>
        <w:rPr>
          <w:b/>
          <w:bCs/>
        </w:rPr>
      </w:pPr>
      <w:r>
        <w:rPr>
          <w:b/>
          <w:bCs/>
        </w:rPr>
        <w:t>Максимальное количество баллов – 500.</w:t>
      </w:r>
    </w:p>
    <w:p w:rsidR="002C0122" w:rsidRDefault="002C0122" w:rsidP="00C52EE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901"/>
        <w:gridCol w:w="3067"/>
        <w:gridCol w:w="2160"/>
        <w:gridCol w:w="1080"/>
        <w:gridCol w:w="900"/>
        <w:gridCol w:w="900"/>
        <w:gridCol w:w="630"/>
        <w:gridCol w:w="630"/>
        <w:gridCol w:w="2160"/>
      </w:tblGrid>
      <w:tr w:rsidR="002C0122">
        <w:tc>
          <w:tcPr>
            <w:tcW w:w="540" w:type="dxa"/>
          </w:tcPr>
          <w:p w:rsidR="002C0122" w:rsidRDefault="002C0122">
            <w:r>
              <w:t>№ п/п</w:t>
            </w:r>
          </w:p>
        </w:tc>
        <w:tc>
          <w:tcPr>
            <w:tcW w:w="1901" w:type="dxa"/>
          </w:tcPr>
          <w:p w:rsidR="002C0122" w:rsidRDefault="002C0122">
            <w:r>
              <w:t>ФИО учащегося</w:t>
            </w:r>
          </w:p>
        </w:tc>
        <w:tc>
          <w:tcPr>
            <w:tcW w:w="3067" w:type="dxa"/>
          </w:tcPr>
          <w:p w:rsidR="002C0122" w:rsidRDefault="002C0122">
            <w:r>
              <w:t>Наименование ОУ</w:t>
            </w:r>
          </w:p>
        </w:tc>
        <w:tc>
          <w:tcPr>
            <w:tcW w:w="2160" w:type="dxa"/>
          </w:tcPr>
          <w:p w:rsidR="002C0122" w:rsidRDefault="002C0122">
            <w:r>
              <w:t>ФИО педагога</w:t>
            </w:r>
          </w:p>
        </w:tc>
        <w:tc>
          <w:tcPr>
            <w:tcW w:w="1080" w:type="dxa"/>
          </w:tcPr>
          <w:p w:rsidR="002C0122" w:rsidRDefault="002C0122">
            <w:r>
              <w:t>1</w:t>
            </w:r>
          </w:p>
        </w:tc>
        <w:tc>
          <w:tcPr>
            <w:tcW w:w="900" w:type="dxa"/>
          </w:tcPr>
          <w:p w:rsidR="002C0122" w:rsidRDefault="002C0122">
            <w:r>
              <w:t>2</w:t>
            </w:r>
          </w:p>
        </w:tc>
        <w:tc>
          <w:tcPr>
            <w:tcW w:w="900" w:type="dxa"/>
          </w:tcPr>
          <w:p w:rsidR="002C0122" w:rsidRDefault="002C0122">
            <w:r>
              <w:t>3</w:t>
            </w:r>
          </w:p>
        </w:tc>
        <w:tc>
          <w:tcPr>
            <w:tcW w:w="630" w:type="dxa"/>
          </w:tcPr>
          <w:p w:rsidR="002C0122" w:rsidRDefault="002C0122">
            <w:r>
              <w:t>4</w:t>
            </w:r>
          </w:p>
        </w:tc>
        <w:tc>
          <w:tcPr>
            <w:tcW w:w="630" w:type="dxa"/>
          </w:tcPr>
          <w:p w:rsidR="002C0122" w:rsidRDefault="002C0122">
            <w:r>
              <w:t>5</w:t>
            </w:r>
          </w:p>
        </w:tc>
        <w:tc>
          <w:tcPr>
            <w:tcW w:w="2160" w:type="dxa"/>
          </w:tcPr>
          <w:p w:rsidR="002C0122" w:rsidRDefault="002C0122">
            <w:r>
              <w:t>Итого</w:t>
            </w:r>
          </w:p>
        </w:tc>
      </w:tr>
      <w:tr w:rsidR="002C0122">
        <w:tc>
          <w:tcPr>
            <w:tcW w:w="540" w:type="dxa"/>
          </w:tcPr>
          <w:p w:rsidR="002C0122" w:rsidRDefault="002C0122">
            <w:r>
              <w:t>1.</w:t>
            </w:r>
          </w:p>
        </w:tc>
        <w:tc>
          <w:tcPr>
            <w:tcW w:w="1901" w:type="dxa"/>
          </w:tcPr>
          <w:p w:rsidR="002C0122" w:rsidRDefault="002C0122">
            <w:r>
              <w:t>Горев Иван Дмитриевич</w:t>
            </w:r>
          </w:p>
        </w:tc>
        <w:tc>
          <w:tcPr>
            <w:tcW w:w="3067" w:type="dxa"/>
          </w:tcPr>
          <w:p w:rsidR="002C0122" w:rsidRDefault="002C0122" w:rsidP="00AA6657">
            <w:r>
              <w:t>БОУ «Ростиловская СОШ»</w:t>
            </w:r>
          </w:p>
        </w:tc>
        <w:tc>
          <w:tcPr>
            <w:tcW w:w="2160" w:type="dxa"/>
          </w:tcPr>
          <w:p w:rsidR="002C0122" w:rsidRDefault="002C0122" w:rsidP="00AA6657">
            <w:r>
              <w:t>Коробицина Т.Р.</w:t>
            </w:r>
          </w:p>
        </w:tc>
        <w:tc>
          <w:tcPr>
            <w:tcW w:w="1080" w:type="dxa"/>
          </w:tcPr>
          <w:p w:rsidR="002C0122" w:rsidRDefault="002C0122">
            <w:r>
              <w:t>0</w:t>
            </w:r>
          </w:p>
        </w:tc>
        <w:tc>
          <w:tcPr>
            <w:tcW w:w="900" w:type="dxa"/>
          </w:tcPr>
          <w:p w:rsidR="002C0122" w:rsidRDefault="002C0122">
            <w:r>
              <w:t>0</w:t>
            </w:r>
          </w:p>
        </w:tc>
        <w:tc>
          <w:tcPr>
            <w:tcW w:w="900" w:type="dxa"/>
          </w:tcPr>
          <w:p w:rsidR="002C0122" w:rsidRDefault="002C0122">
            <w:r>
              <w:t>0</w:t>
            </w:r>
          </w:p>
        </w:tc>
        <w:tc>
          <w:tcPr>
            <w:tcW w:w="630" w:type="dxa"/>
          </w:tcPr>
          <w:p w:rsidR="002C0122" w:rsidRDefault="002C0122">
            <w:r>
              <w:t>0</w:t>
            </w:r>
          </w:p>
        </w:tc>
        <w:tc>
          <w:tcPr>
            <w:tcW w:w="630" w:type="dxa"/>
          </w:tcPr>
          <w:p w:rsidR="002C0122" w:rsidRDefault="002C0122">
            <w:r>
              <w:t>0</w:t>
            </w:r>
          </w:p>
        </w:tc>
        <w:tc>
          <w:tcPr>
            <w:tcW w:w="2160" w:type="dxa"/>
          </w:tcPr>
          <w:p w:rsidR="002C0122" w:rsidRDefault="002C0122">
            <w:r>
              <w:t>0</w:t>
            </w:r>
          </w:p>
        </w:tc>
      </w:tr>
    </w:tbl>
    <w:p w:rsidR="002C0122" w:rsidRDefault="002C0122" w:rsidP="00C52EE2"/>
    <w:p w:rsidR="002C0122" w:rsidRDefault="002C0122" w:rsidP="00C52EE2">
      <w:pPr>
        <w:tabs>
          <w:tab w:val="left" w:pos="2940"/>
        </w:tabs>
      </w:pPr>
      <w:r>
        <w:t>Председатель комиссии:__________________ / И.Ф. Морева./</w:t>
      </w:r>
    </w:p>
    <w:p w:rsidR="002C0122" w:rsidRDefault="002C0122" w:rsidP="00C52EE2">
      <w:pPr>
        <w:tabs>
          <w:tab w:val="left" w:pos="2940"/>
        </w:tabs>
      </w:pPr>
      <w:r>
        <w:t>Члены комиссии:_______________________ /Архипова О.В../</w:t>
      </w:r>
    </w:p>
    <w:p w:rsidR="002C0122" w:rsidRDefault="002C0122" w:rsidP="00C52EE2">
      <w:pPr>
        <w:tabs>
          <w:tab w:val="left" w:pos="2940"/>
        </w:tabs>
      </w:pPr>
      <w:r>
        <w:t xml:space="preserve">                              _______________________ /Гурлева Т.П../</w:t>
      </w: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063DB9">
      <w:pPr>
        <w:rPr>
          <w:b/>
          <w:bCs/>
        </w:rPr>
      </w:pPr>
      <w:r>
        <w:t xml:space="preserve">                                                       </w:t>
      </w:r>
      <w:r>
        <w:rPr>
          <w:b/>
          <w:bCs/>
        </w:rPr>
        <w:t>Итоговая ведомость</w:t>
      </w:r>
    </w:p>
    <w:p w:rsidR="002C0122" w:rsidRDefault="002C0122" w:rsidP="00063DB9">
      <w:r>
        <w:t xml:space="preserve">                   муниципального этапа Всероссийской олимпиады школьников</w:t>
      </w:r>
    </w:p>
    <w:p w:rsidR="002C0122" w:rsidRDefault="002C0122" w:rsidP="00063DB9">
      <w:pPr>
        <w:rPr>
          <w:b/>
          <w:bCs/>
        </w:rPr>
      </w:pPr>
      <w:r>
        <w:t xml:space="preserve">                   </w:t>
      </w:r>
      <w:r>
        <w:rPr>
          <w:b/>
          <w:bCs/>
        </w:rPr>
        <w:t>по  информатике и ИКТ  в   10 классе  в  2013-2014 учебном году</w:t>
      </w:r>
    </w:p>
    <w:p w:rsidR="002C0122" w:rsidRDefault="002C0122" w:rsidP="00063DB9">
      <w:pPr>
        <w:rPr>
          <w:b/>
          <w:bCs/>
        </w:rPr>
      </w:pPr>
      <w:r>
        <w:rPr>
          <w:b/>
          <w:bCs/>
        </w:rPr>
        <w:t>Максимальное количество баллов – 500.</w:t>
      </w:r>
    </w:p>
    <w:p w:rsidR="002C0122" w:rsidRDefault="002C0122" w:rsidP="00063DB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901"/>
        <w:gridCol w:w="3067"/>
        <w:gridCol w:w="2160"/>
        <w:gridCol w:w="1080"/>
        <w:gridCol w:w="900"/>
        <w:gridCol w:w="900"/>
        <w:gridCol w:w="630"/>
        <w:gridCol w:w="630"/>
        <w:gridCol w:w="2160"/>
      </w:tblGrid>
      <w:tr w:rsidR="002C0122" w:rsidTr="0077761E">
        <w:tc>
          <w:tcPr>
            <w:tcW w:w="540" w:type="dxa"/>
          </w:tcPr>
          <w:p w:rsidR="002C0122" w:rsidRDefault="002C0122" w:rsidP="0077761E">
            <w:r>
              <w:t>№ п/п</w:t>
            </w:r>
          </w:p>
        </w:tc>
        <w:tc>
          <w:tcPr>
            <w:tcW w:w="1901" w:type="dxa"/>
          </w:tcPr>
          <w:p w:rsidR="002C0122" w:rsidRDefault="002C0122" w:rsidP="0077761E">
            <w:r>
              <w:t>ФИО учащегося</w:t>
            </w:r>
          </w:p>
        </w:tc>
        <w:tc>
          <w:tcPr>
            <w:tcW w:w="3067" w:type="dxa"/>
          </w:tcPr>
          <w:p w:rsidR="002C0122" w:rsidRDefault="002C0122" w:rsidP="0077761E">
            <w:r>
              <w:t>Наименование ОУ</w:t>
            </w:r>
          </w:p>
        </w:tc>
        <w:tc>
          <w:tcPr>
            <w:tcW w:w="2160" w:type="dxa"/>
          </w:tcPr>
          <w:p w:rsidR="002C0122" w:rsidRDefault="002C0122" w:rsidP="0077761E">
            <w:r>
              <w:t>ФИО педагога</w:t>
            </w:r>
          </w:p>
        </w:tc>
        <w:tc>
          <w:tcPr>
            <w:tcW w:w="1080" w:type="dxa"/>
          </w:tcPr>
          <w:p w:rsidR="002C0122" w:rsidRDefault="002C0122" w:rsidP="0077761E">
            <w:r>
              <w:t>1</w:t>
            </w:r>
          </w:p>
        </w:tc>
        <w:tc>
          <w:tcPr>
            <w:tcW w:w="900" w:type="dxa"/>
          </w:tcPr>
          <w:p w:rsidR="002C0122" w:rsidRDefault="002C0122" w:rsidP="0077761E">
            <w:r>
              <w:t>2</w:t>
            </w:r>
          </w:p>
        </w:tc>
        <w:tc>
          <w:tcPr>
            <w:tcW w:w="900" w:type="dxa"/>
          </w:tcPr>
          <w:p w:rsidR="002C0122" w:rsidRDefault="002C0122" w:rsidP="0077761E">
            <w:r>
              <w:t>3</w:t>
            </w:r>
          </w:p>
        </w:tc>
        <w:tc>
          <w:tcPr>
            <w:tcW w:w="630" w:type="dxa"/>
          </w:tcPr>
          <w:p w:rsidR="002C0122" w:rsidRDefault="002C0122" w:rsidP="0077761E">
            <w:r>
              <w:t>4</w:t>
            </w:r>
          </w:p>
        </w:tc>
        <w:tc>
          <w:tcPr>
            <w:tcW w:w="630" w:type="dxa"/>
          </w:tcPr>
          <w:p w:rsidR="002C0122" w:rsidRDefault="002C0122" w:rsidP="0077761E">
            <w:r>
              <w:t>5</w:t>
            </w:r>
          </w:p>
        </w:tc>
        <w:tc>
          <w:tcPr>
            <w:tcW w:w="2160" w:type="dxa"/>
          </w:tcPr>
          <w:p w:rsidR="002C0122" w:rsidRDefault="002C0122" w:rsidP="0077761E">
            <w:r>
              <w:t>Итого</w:t>
            </w:r>
          </w:p>
        </w:tc>
      </w:tr>
      <w:tr w:rsidR="002C0122" w:rsidTr="0077761E">
        <w:tc>
          <w:tcPr>
            <w:tcW w:w="540" w:type="dxa"/>
          </w:tcPr>
          <w:p w:rsidR="002C0122" w:rsidRDefault="002C0122" w:rsidP="0077761E">
            <w:r>
              <w:t>1.</w:t>
            </w:r>
          </w:p>
        </w:tc>
        <w:tc>
          <w:tcPr>
            <w:tcW w:w="1901" w:type="dxa"/>
          </w:tcPr>
          <w:p w:rsidR="002C0122" w:rsidRDefault="002C0122" w:rsidP="0077761E">
            <w:r>
              <w:t>Лысенко Артём Геннадьевич</w:t>
            </w:r>
          </w:p>
        </w:tc>
        <w:tc>
          <w:tcPr>
            <w:tcW w:w="3067" w:type="dxa"/>
          </w:tcPr>
          <w:p w:rsidR="002C0122" w:rsidRDefault="002C0122" w:rsidP="0077761E">
            <w:r>
              <w:t>МОУ СОШ №1 г. Грязовца</w:t>
            </w:r>
          </w:p>
        </w:tc>
        <w:tc>
          <w:tcPr>
            <w:tcW w:w="2160" w:type="dxa"/>
          </w:tcPr>
          <w:p w:rsidR="002C0122" w:rsidRDefault="002C0122" w:rsidP="0077761E">
            <w:r>
              <w:t>Морева И.Ф.</w:t>
            </w:r>
          </w:p>
        </w:tc>
        <w:tc>
          <w:tcPr>
            <w:tcW w:w="1080" w:type="dxa"/>
          </w:tcPr>
          <w:p w:rsidR="002C0122" w:rsidRDefault="002C0122" w:rsidP="0077761E">
            <w:r>
              <w:t>100</w:t>
            </w:r>
          </w:p>
        </w:tc>
        <w:tc>
          <w:tcPr>
            <w:tcW w:w="900" w:type="dxa"/>
          </w:tcPr>
          <w:p w:rsidR="002C0122" w:rsidRDefault="002C0122" w:rsidP="0077761E">
            <w:r>
              <w:t>0</w:t>
            </w:r>
          </w:p>
        </w:tc>
        <w:tc>
          <w:tcPr>
            <w:tcW w:w="900" w:type="dxa"/>
          </w:tcPr>
          <w:p w:rsidR="002C0122" w:rsidRDefault="002C0122" w:rsidP="0077761E">
            <w:r>
              <w:t>10</w:t>
            </w:r>
          </w:p>
        </w:tc>
        <w:tc>
          <w:tcPr>
            <w:tcW w:w="630" w:type="dxa"/>
          </w:tcPr>
          <w:p w:rsidR="002C0122" w:rsidRDefault="002C0122" w:rsidP="0077761E">
            <w:r>
              <w:t>0</w:t>
            </w:r>
          </w:p>
        </w:tc>
        <w:tc>
          <w:tcPr>
            <w:tcW w:w="630" w:type="dxa"/>
          </w:tcPr>
          <w:p w:rsidR="002C0122" w:rsidRDefault="002C0122" w:rsidP="0077761E">
            <w:r>
              <w:t>0</w:t>
            </w:r>
          </w:p>
        </w:tc>
        <w:tc>
          <w:tcPr>
            <w:tcW w:w="2160" w:type="dxa"/>
          </w:tcPr>
          <w:p w:rsidR="002C0122" w:rsidRDefault="002C0122" w:rsidP="0077761E">
            <w:r>
              <w:t>110</w:t>
            </w:r>
          </w:p>
        </w:tc>
      </w:tr>
    </w:tbl>
    <w:p w:rsidR="002C0122" w:rsidRDefault="002C0122" w:rsidP="00063DB9"/>
    <w:p w:rsidR="002C0122" w:rsidRDefault="002C0122" w:rsidP="00063DB9">
      <w:pPr>
        <w:tabs>
          <w:tab w:val="left" w:pos="2940"/>
        </w:tabs>
      </w:pPr>
      <w:r>
        <w:t>Председатель комиссии:__________________ / И.Ф. Морева./</w:t>
      </w:r>
    </w:p>
    <w:p w:rsidR="002C0122" w:rsidRDefault="002C0122" w:rsidP="00063DB9">
      <w:pPr>
        <w:tabs>
          <w:tab w:val="left" w:pos="2940"/>
        </w:tabs>
      </w:pPr>
      <w:r>
        <w:t>Члены комиссии:_______________________ /Архипова О.В../</w:t>
      </w:r>
    </w:p>
    <w:p w:rsidR="002C0122" w:rsidRDefault="002C0122" w:rsidP="00063DB9">
      <w:pPr>
        <w:tabs>
          <w:tab w:val="left" w:pos="2940"/>
        </w:tabs>
      </w:pPr>
      <w:r>
        <w:t xml:space="preserve">                              _______________________ /Гурлева Т.П../</w:t>
      </w: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F2260F">
      <w:pPr>
        <w:rPr>
          <w:b/>
          <w:bCs/>
        </w:rPr>
      </w:pPr>
      <w:r>
        <w:t xml:space="preserve">                                                       </w:t>
      </w:r>
      <w:r>
        <w:rPr>
          <w:b/>
          <w:bCs/>
        </w:rPr>
        <w:t>Итоговая ведомость</w:t>
      </w:r>
    </w:p>
    <w:p w:rsidR="002C0122" w:rsidRDefault="002C0122" w:rsidP="00F2260F">
      <w:r>
        <w:t xml:space="preserve">                   муниципального этапа Всероссийской олимпиады школьников</w:t>
      </w:r>
    </w:p>
    <w:p w:rsidR="002C0122" w:rsidRDefault="002C0122" w:rsidP="00F2260F">
      <w:pPr>
        <w:rPr>
          <w:b/>
          <w:bCs/>
        </w:rPr>
      </w:pPr>
      <w:r>
        <w:t xml:space="preserve">                   </w:t>
      </w:r>
      <w:r>
        <w:rPr>
          <w:b/>
          <w:bCs/>
        </w:rPr>
        <w:t>по  информатике и ИКТ  в   11 классе  в  2013-2014 учебном году</w:t>
      </w:r>
    </w:p>
    <w:p w:rsidR="002C0122" w:rsidRDefault="002C0122" w:rsidP="00F2260F">
      <w:pPr>
        <w:rPr>
          <w:b/>
          <w:bCs/>
        </w:rPr>
      </w:pPr>
      <w:r>
        <w:rPr>
          <w:b/>
          <w:bCs/>
        </w:rPr>
        <w:t>Максимальное количество баллов – 500.</w:t>
      </w:r>
    </w:p>
    <w:p w:rsidR="002C0122" w:rsidRDefault="002C0122" w:rsidP="00F2260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901"/>
        <w:gridCol w:w="3067"/>
        <w:gridCol w:w="2160"/>
        <w:gridCol w:w="1080"/>
        <w:gridCol w:w="900"/>
        <w:gridCol w:w="900"/>
        <w:gridCol w:w="630"/>
        <w:gridCol w:w="630"/>
        <w:gridCol w:w="2160"/>
      </w:tblGrid>
      <w:tr w:rsidR="002C0122" w:rsidTr="0077761E">
        <w:tc>
          <w:tcPr>
            <w:tcW w:w="540" w:type="dxa"/>
          </w:tcPr>
          <w:p w:rsidR="002C0122" w:rsidRDefault="002C0122" w:rsidP="0077761E">
            <w:r>
              <w:t>№ п/п</w:t>
            </w:r>
          </w:p>
        </w:tc>
        <w:tc>
          <w:tcPr>
            <w:tcW w:w="1901" w:type="dxa"/>
          </w:tcPr>
          <w:p w:rsidR="002C0122" w:rsidRDefault="002C0122" w:rsidP="0077761E">
            <w:r>
              <w:t>ФИО учащегося</w:t>
            </w:r>
          </w:p>
        </w:tc>
        <w:tc>
          <w:tcPr>
            <w:tcW w:w="3067" w:type="dxa"/>
          </w:tcPr>
          <w:p w:rsidR="002C0122" w:rsidRDefault="002C0122" w:rsidP="0077761E">
            <w:r>
              <w:t>Наименование ОУ</w:t>
            </w:r>
          </w:p>
        </w:tc>
        <w:tc>
          <w:tcPr>
            <w:tcW w:w="2160" w:type="dxa"/>
          </w:tcPr>
          <w:p w:rsidR="002C0122" w:rsidRDefault="002C0122" w:rsidP="0077761E">
            <w:r>
              <w:t>ФИО педагога</w:t>
            </w:r>
          </w:p>
        </w:tc>
        <w:tc>
          <w:tcPr>
            <w:tcW w:w="1080" w:type="dxa"/>
          </w:tcPr>
          <w:p w:rsidR="002C0122" w:rsidRDefault="002C0122" w:rsidP="0077761E">
            <w:r>
              <w:t>1</w:t>
            </w:r>
          </w:p>
        </w:tc>
        <w:tc>
          <w:tcPr>
            <w:tcW w:w="900" w:type="dxa"/>
          </w:tcPr>
          <w:p w:rsidR="002C0122" w:rsidRDefault="002C0122" w:rsidP="0077761E">
            <w:r>
              <w:t>2</w:t>
            </w:r>
          </w:p>
        </w:tc>
        <w:tc>
          <w:tcPr>
            <w:tcW w:w="900" w:type="dxa"/>
          </w:tcPr>
          <w:p w:rsidR="002C0122" w:rsidRDefault="002C0122" w:rsidP="0077761E">
            <w:r>
              <w:t>3</w:t>
            </w:r>
          </w:p>
        </w:tc>
        <w:tc>
          <w:tcPr>
            <w:tcW w:w="630" w:type="dxa"/>
          </w:tcPr>
          <w:p w:rsidR="002C0122" w:rsidRDefault="002C0122" w:rsidP="0077761E">
            <w:r>
              <w:t>4</w:t>
            </w:r>
          </w:p>
        </w:tc>
        <w:tc>
          <w:tcPr>
            <w:tcW w:w="630" w:type="dxa"/>
          </w:tcPr>
          <w:p w:rsidR="002C0122" w:rsidRDefault="002C0122" w:rsidP="0077761E">
            <w:r>
              <w:t>5</w:t>
            </w:r>
          </w:p>
        </w:tc>
        <w:tc>
          <w:tcPr>
            <w:tcW w:w="2160" w:type="dxa"/>
          </w:tcPr>
          <w:p w:rsidR="002C0122" w:rsidRDefault="002C0122" w:rsidP="0077761E">
            <w:r>
              <w:t>Итого</w:t>
            </w:r>
          </w:p>
        </w:tc>
      </w:tr>
      <w:tr w:rsidR="002C0122" w:rsidTr="0077761E">
        <w:tc>
          <w:tcPr>
            <w:tcW w:w="540" w:type="dxa"/>
          </w:tcPr>
          <w:p w:rsidR="002C0122" w:rsidRDefault="002C0122" w:rsidP="0077761E">
            <w:r>
              <w:t>1.</w:t>
            </w:r>
          </w:p>
        </w:tc>
        <w:tc>
          <w:tcPr>
            <w:tcW w:w="1901" w:type="dxa"/>
          </w:tcPr>
          <w:p w:rsidR="002C0122" w:rsidRDefault="002C0122" w:rsidP="0077761E">
            <w:r>
              <w:t>Иванов Артём Игоревич</w:t>
            </w:r>
          </w:p>
        </w:tc>
        <w:tc>
          <w:tcPr>
            <w:tcW w:w="3067" w:type="dxa"/>
          </w:tcPr>
          <w:p w:rsidR="002C0122" w:rsidRDefault="002C0122" w:rsidP="0077761E">
            <w:r>
              <w:t>МОУ СОШ №1 г. Грязовца</w:t>
            </w:r>
          </w:p>
        </w:tc>
        <w:tc>
          <w:tcPr>
            <w:tcW w:w="2160" w:type="dxa"/>
          </w:tcPr>
          <w:p w:rsidR="002C0122" w:rsidRDefault="002C0122" w:rsidP="0077761E">
            <w:r>
              <w:t>Морева И.Ф.</w:t>
            </w:r>
          </w:p>
        </w:tc>
        <w:tc>
          <w:tcPr>
            <w:tcW w:w="1080" w:type="dxa"/>
          </w:tcPr>
          <w:p w:rsidR="002C0122" w:rsidRDefault="002C0122" w:rsidP="0077761E">
            <w:r>
              <w:t>100</w:t>
            </w:r>
          </w:p>
        </w:tc>
        <w:tc>
          <w:tcPr>
            <w:tcW w:w="900" w:type="dxa"/>
          </w:tcPr>
          <w:p w:rsidR="002C0122" w:rsidRDefault="002C0122" w:rsidP="0077761E">
            <w:r>
              <w:t>0</w:t>
            </w:r>
          </w:p>
        </w:tc>
        <w:tc>
          <w:tcPr>
            <w:tcW w:w="900" w:type="dxa"/>
          </w:tcPr>
          <w:p w:rsidR="002C0122" w:rsidRDefault="002C0122" w:rsidP="0077761E">
            <w:r>
              <w:t>0</w:t>
            </w:r>
          </w:p>
        </w:tc>
        <w:tc>
          <w:tcPr>
            <w:tcW w:w="630" w:type="dxa"/>
          </w:tcPr>
          <w:p w:rsidR="002C0122" w:rsidRDefault="002C0122" w:rsidP="0077761E">
            <w:r>
              <w:t>0</w:t>
            </w:r>
          </w:p>
        </w:tc>
        <w:tc>
          <w:tcPr>
            <w:tcW w:w="630" w:type="dxa"/>
          </w:tcPr>
          <w:p w:rsidR="002C0122" w:rsidRDefault="002C0122" w:rsidP="0077761E">
            <w:r>
              <w:t>0</w:t>
            </w:r>
          </w:p>
        </w:tc>
        <w:tc>
          <w:tcPr>
            <w:tcW w:w="2160" w:type="dxa"/>
          </w:tcPr>
          <w:p w:rsidR="002C0122" w:rsidRDefault="002C0122" w:rsidP="0077761E">
            <w:r>
              <w:t>100</w:t>
            </w:r>
          </w:p>
        </w:tc>
      </w:tr>
      <w:tr w:rsidR="002C0122">
        <w:tc>
          <w:tcPr>
            <w:tcW w:w="540" w:type="dxa"/>
          </w:tcPr>
          <w:p w:rsidR="002C0122" w:rsidRDefault="002C0122" w:rsidP="0077761E">
            <w:r>
              <w:t>2.</w:t>
            </w:r>
          </w:p>
        </w:tc>
        <w:tc>
          <w:tcPr>
            <w:tcW w:w="1901" w:type="dxa"/>
          </w:tcPr>
          <w:p w:rsidR="002C0122" w:rsidRDefault="002C0122" w:rsidP="0077761E">
            <w:r>
              <w:t>Бархатов Никита Владимирович</w:t>
            </w:r>
          </w:p>
        </w:tc>
        <w:tc>
          <w:tcPr>
            <w:tcW w:w="3067" w:type="dxa"/>
          </w:tcPr>
          <w:p w:rsidR="002C0122" w:rsidRDefault="002C0122" w:rsidP="0077761E">
            <w:r>
              <w:t>БОУ «Вохтожская СОШ №2»</w:t>
            </w:r>
          </w:p>
        </w:tc>
        <w:tc>
          <w:tcPr>
            <w:tcW w:w="2160" w:type="dxa"/>
          </w:tcPr>
          <w:p w:rsidR="002C0122" w:rsidRDefault="002C0122" w:rsidP="0077761E">
            <w:r>
              <w:t>Муравин А.А.</w:t>
            </w:r>
          </w:p>
        </w:tc>
        <w:tc>
          <w:tcPr>
            <w:tcW w:w="1080" w:type="dxa"/>
          </w:tcPr>
          <w:p w:rsidR="002C0122" w:rsidRDefault="002C0122" w:rsidP="0077761E">
            <w:r>
              <w:t>100</w:t>
            </w:r>
          </w:p>
        </w:tc>
        <w:tc>
          <w:tcPr>
            <w:tcW w:w="900" w:type="dxa"/>
          </w:tcPr>
          <w:p w:rsidR="002C0122" w:rsidRDefault="002C0122" w:rsidP="0077761E">
            <w:r>
              <w:t>0</w:t>
            </w:r>
          </w:p>
        </w:tc>
        <w:tc>
          <w:tcPr>
            <w:tcW w:w="900" w:type="dxa"/>
          </w:tcPr>
          <w:p w:rsidR="002C0122" w:rsidRDefault="002C0122" w:rsidP="0077761E">
            <w:r>
              <w:t>0</w:t>
            </w:r>
          </w:p>
        </w:tc>
        <w:tc>
          <w:tcPr>
            <w:tcW w:w="630" w:type="dxa"/>
          </w:tcPr>
          <w:p w:rsidR="002C0122" w:rsidRDefault="002C0122" w:rsidP="0077761E">
            <w:r>
              <w:t>10</w:t>
            </w:r>
          </w:p>
        </w:tc>
        <w:tc>
          <w:tcPr>
            <w:tcW w:w="630" w:type="dxa"/>
          </w:tcPr>
          <w:p w:rsidR="002C0122" w:rsidRDefault="002C0122" w:rsidP="0077761E">
            <w:r>
              <w:t>5</w:t>
            </w:r>
          </w:p>
        </w:tc>
        <w:tc>
          <w:tcPr>
            <w:tcW w:w="2160" w:type="dxa"/>
          </w:tcPr>
          <w:p w:rsidR="002C0122" w:rsidRDefault="002C0122" w:rsidP="0077761E">
            <w:r>
              <w:t>115</w:t>
            </w:r>
          </w:p>
        </w:tc>
      </w:tr>
    </w:tbl>
    <w:p w:rsidR="002C0122" w:rsidRDefault="002C0122" w:rsidP="00F2260F"/>
    <w:p w:rsidR="002C0122" w:rsidRDefault="002C0122" w:rsidP="00F2260F">
      <w:pPr>
        <w:tabs>
          <w:tab w:val="left" w:pos="2940"/>
        </w:tabs>
      </w:pPr>
      <w:r>
        <w:t>Председатель комиссии:__________________ / И.Ф. Морева./</w:t>
      </w:r>
    </w:p>
    <w:p w:rsidR="002C0122" w:rsidRDefault="002C0122" w:rsidP="00F2260F">
      <w:pPr>
        <w:tabs>
          <w:tab w:val="left" w:pos="2940"/>
        </w:tabs>
      </w:pPr>
      <w:r>
        <w:t>Члены комиссии:_______________________ /Архипова О.В../</w:t>
      </w:r>
    </w:p>
    <w:p w:rsidR="002C0122" w:rsidRDefault="002C0122" w:rsidP="00F2260F">
      <w:pPr>
        <w:tabs>
          <w:tab w:val="left" w:pos="2940"/>
        </w:tabs>
      </w:pPr>
      <w:r>
        <w:t xml:space="preserve">                              _______________________ /Гурлева Т.П../</w:t>
      </w: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77530D">
      <w:pPr>
        <w:tabs>
          <w:tab w:val="left" w:pos="2940"/>
        </w:tabs>
      </w:pPr>
      <w:r>
        <w:rPr>
          <w:b/>
          <w:bCs/>
        </w:rPr>
        <w:t xml:space="preserve">                                                                      </w:t>
      </w: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103434"/>
    <w:p w:rsidR="002C0122" w:rsidRDefault="002C0122" w:rsidP="00103434"/>
    <w:p w:rsidR="002C0122" w:rsidRDefault="002C0122" w:rsidP="00103434"/>
    <w:p w:rsidR="002C0122" w:rsidRDefault="002C0122" w:rsidP="00103434"/>
    <w:p w:rsidR="002C0122" w:rsidRDefault="002C0122" w:rsidP="00103434"/>
    <w:p w:rsidR="002C0122" w:rsidRDefault="002C0122" w:rsidP="00103434"/>
    <w:p w:rsidR="002C0122" w:rsidRDefault="002C0122" w:rsidP="00103434"/>
    <w:p w:rsidR="002C0122" w:rsidRDefault="002C0122" w:rsidP="00103434"/>
    <w:p w:rsidR="002C0122" w:rsidRDefault="002C0122" w:rsidP="00103434"/>
    <w:p w:rsidR="002C0122" w:rsidRDefault="002C0122" w:rsidP="00103434"/>
    <w:p w:rsidR="002C0122" w:rsidRDefault="002C0122" w:rsidP="00103434">
      <w:r>
        <w:tab/>
      </w: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C52EE2">
      <w:pPr>
        <w:tabs>
          <w:tab w:val="left" w:pos="2940"/>
        </w:tabs>
      </w:pPr>
    </w:p>
    <w:p w:rsidR="002C0122" w:rsidRDefault="002C0122" w:rsidP="004650BC">
      <w:pPr>
        <w:tabs>
          <w:tab w:val="left" w:pos="2940"/>
        </w:tabs>
      </w:pPr>
    </w:p>
    <w:p w:rsidR="002C0122" w:rsidRDefault="002C0122" w:rsidP="00675DEB">
      <w:r>
        <w:t xml:space="preserve">                                          </w:t>
      </w:r>
    </w:p>
    <w:p w:rsidR="002C0122" w:rsidRDefault="002C0122" w:rsidP="00C52EE2">
      <w:pPr>
        <w:tabs>
          <w:tab w:val="left" w:pos="2940"/>
        </w:tabs>
      </w:pPr>
    </w:p>
    <w:sectPr w:rsidR="002C0122" w:rsidSect="0096169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122" w:rsidRDefault="002C0122" w:rsidP="003D30E7">
      <w:r>
        <w:separator/>
      </w:r>
    </w:p>
  </w:endnote>
  <w:endnote w:type="continuationSeparator" w:id="1">
    <w:p w:rsidR="002C0122" w:rsidRDefault="002C0122" w:rsidP="003D3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122" w:rsidRDefault="002C0122" w:rsidP="003D30E7">
      <w:r>
        <w:separator/>
      </w:r>
    </w:p>
  </w:footnote>
  <w:footnote w:type="continuationSeparator" w:id="1">
    <w:p w:rsidR="002C0122" w:rsidRDefault="002C0122" w:rsidP="003D30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E2"/>
    <w:rsid w:val="00012810"/>
    <w:rsid w:val="00014D77"/>
    <w:rsid w:val="00040ADD"/>
    <w:rsid w:val="00063DB9"/>
    <w:rsid w:val="000D44B3"/>
    <w:rsid w:val="000E073A"/>
    <w:rsid w:val="000E4811"/>
    <w:rsid w:val="00103434"/>
    <w:rsid w:val="00130EBD"/>
    <w:rsid w:val="00152019"/>
    <w:rsid w:val="001745FF"/>
    <w:rsid w:val="001A0F70"/>
    <w:rsid w:val="0020087E"/>
    <w:rsid w:val="002463D3"/>
    <w:rsid w:val="00255A02"/>
    <w:rsid w:val="0028353A"/>
    <w:rsid w:val="00283C48"/>
    <w:rsid w:val="002C0122"/>
    <w:rsid w:val="002C53AA"/>
    <w:rsid w:val="002E0D48"/>
    <w:rsid w:val="00321B3F"/>
    <w:rsid w:val="00333834"/>
    <w:rsid w:val="003537EB"/>
    <w:rsid w:val="003661B2"/>
    <w:rsid w:val="0039554E"/>
    <w:rsid w:val="003C7DE7"/>
    <w:rsid w:val="003D30E7"/>
    <w:rsid w:val="00401D34"/>
    <w:rsid w:val="00406BE4"/>
    <w:rsid w:val="0045481B"/>
    <w:rsid w:val="00456143"/>
    <w:rsid w:val="004650BC"/>
    <w:rsid w:val="00466859"/>
    <w:rsid w:val="00472BC4"/>
    <w:rsid w:val="004A2EDE"/>
    <w:rsid w:val="004E05BC"/>
    <w:rsid w:val="00500D6D"/>
    <w:rsid w:val="00512429"/>
    <w:rsid w:val="005227FB"/>
    <w:rsid w:val="005B72D6"/>
    <w:rsid w:val="0062583C"/>
    <w:rsid w:val="0064461B"/>
    <w:rsid w:val="00651DDE"/>
    <w:rsid w:val="00675DEB"/>
    <w:rsid w:val="00685572"/>
    <w:rsid w:val="006A7EAA"/>
    <w:rsid w:val="006C73F4"/>
    <w:rsid w:val="00723B4E"/>
    <w:rsid w:val="0074551B"/>
    <w:rsid w:val="007655CE"/>
    <w:rsid w:val="0077530D"/>
    <w:rsid w:val="0077761E"/>
    <w:rsid w:val="00777AB9"/>
    <w:rsid w:val="00795D70"/>
    <w:rsid w:val="00796631"/>
    <w:rsid w:val="008173A7"/>
    <w:rsid w:val="00843E95"/>
    <w:rsid w:val="00881C81"/>
    <w:rsid w:val="008974B9"/>
    <w:rsid w:val="008A5D5C"/>
    <w:rsid w:val="008E2A1F"/>
    <w:rsid w:val="009244A5"/>
    <w:rsid w:val="0093750A"/>
    <w:rsid w:val="00945358"/>
    <w:rsid w:val="00957A19"/>
    <w:rsid w:val="00961693"/>
    <w:rsid w:val="00966858"/>
    <w:rsid w:val="009B67F7"/>
    <w:rsid w:val="009C3E95"/>
    <w:rsid w:val="009E0598"/>
    <w:rsid w:val="009E43A1"/>
    <w:rsid w:val="00A11C3D"/>
    <w:rsid w:val="00A278BB"/>
    <w:rsid w:val="00A31ECA"/>
    <w:rsid w:val="00A4213E"/>
    <w:rsid w:val="00A72A0D"/>
    <w:rsid w:val="00A72B5A"/>
    <w:rsid w:val="00A84E12"/>
    <w:rsid w:val="00A97BF3"/>
    <w:rsid w:val="00AA0233"/>
    <w:rsid w:val="00AA6657"/>
    <w:rsid w:val="00AC5F6C"/>
    <w:rsid w:val="00B149B7"/>
    <w:rsid w:val="00B345E3"/>
    <w:rsid w:val="00BC49B9"/>
    <w:rsid w:val="00BD3DDD"/>
    <w:rsid w:val="00C1749B"/>
    <w:rsid w:val="00C31D8B"/>
    <w:rsid w:val="00C43EF3"/>
    <w:rsid w:val="00C52EE2"/>
    <w:rsid w:val="00C665E6"/>
    <w:rsid w:val="00C76D1D"/>
    <w:rsid w:val="00CA0C23"/>
    <w:rsid w:val="00CA63E8"/>
    <w:rsid w:val="00D307AC"/>
    <w:rsid w:val="00D61823"/>
    <w:rsid w:val="00D6467F"/>
    <w:rsid w:val="00D854C2"/>
    <w:rsid w:val="00DB2E63"/>
    <w:rsid w:val="00E11E4A"/>
    <w:rsid w:val="00E2699B"/>
    <w:rsid w:val="00E70462"/>
    <w:rsid w:val="00E86957"/>
    <w:rsid w:val="00ED144F"/>
    <w:rsid w:val="00F2260F"/>
    <w:rsid w:val="00F369A3"/>
    <w:rsid w:val="00F369EE"/>
    <w:rsid w:val="00F83481"/>
    <w:rsid w:val="00FB79A7"/>
    <w:rsid w:val="00FD49C1"/>
    <w:rsid w:val="00FE0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E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52EE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3D30E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D30E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3D30E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D30E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29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460</TotalTime>
  <Pages>4</Pages>
  <Words>312</Words>
  <Characters>1783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Патракеева Т.А.</cp:lastModifiedBy>
  <cp:revision>29</cp:revision>
  <dcterms:created xsi:type="dcterms:W3CDTF">2013-11-28T06:56:00Z</dcterms:created>
  <dcterms:modified xsi:type="dcterms:W3CDTF">2003-01-26T05:09:00Z</dcterms:modified>
</cp:coreProperties>
</file>